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2414" w14:textId="38567AC2" w:rsidR="00535962" w:rsidRPr="00F7167E" w:rsidRDefault="004257AD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D567AC1" wp14:editId="56631B1C">
                <wp:simplePos x="0" y="0"/>
                <wp:positionH relativeFrom="column">
                  <wp:posOffset>4295552</wp:posOffset>
                </wp:positionH>
                <wp:positionV relativeFrom="paragraph">
                  <wp:posOffset>-595423</wp:posOffset>
                </wp:positionV>
                <wp:extent cx="2179675" cy="701040"/>
                <wp:effectExtent l="0" t="0" r="1143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967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E90749" w14:textId="19A06594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</w:t>
                                    </w:r>
                                    <w:r w:rsidR="00AA2306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3D4AC9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04F41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  <w:r w:rsidR="003E758C">
                                      <w:rPr>
                                        <w:rStyle w:val="Style2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7A69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567AC1" id="Group 21" o:spid="_x0000_s1026" style="position:absolute;margin-left:338.25pt;margin-top:-46.9pt;width:171.6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E90749" w14:textId="19A06594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</w:t>
                              </w:r>
                              <w:r w:rsidR="00AA2306">
                                <w:rPr>
                                  <w:rStyle w:val="Style2"/>
                                </w:rPr>
                                <w:t>202</w:t>
                              </w:r>
                              <w:r w:rsidR="003D4AC9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704F41">
                                <w:rPr>
                                  <w:rStyle w:val="Style2"/>
                                </w:rPr>
                                <w:t>7</w:t>
                              </w:r>
                              <w:r w:rsidR="003E758C">
                                <w:rPr>
                                  <w:rStyle w:val="Style2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77A69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D8DAE3E" wp14:editId="2D29CA62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4B5E16" wp14:editId="446578F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CE39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B5E16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518CE39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3DD6E47" wp14:editId="60DC3A29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BB022B7" wp14:editId="2F30AEEF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D2DB5" w14:textId="77777777" w:rsidR="0026335F" w:rsidRPr="0026335F" w:rsidRDefault="003E758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022B7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B7D2DB5" w14:textId="77777777" w:rsidR="0026335F" w:rsidRPr="0026335F" w:rsidRDefault="003E758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9ED89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B3C264" wp14:editId="00355FAE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9CD6E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264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59CD6E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4E759E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A458AD" wp14:editId="2DEA9CBF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2A70F" w14:textId="77777777" w:rsidR="002E1412" w:rsidRPr="002E1412" w:rsidRDefault="003E758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58AD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Bjxzhg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1B2A70F" w14:textId="77777777" w:rsidR="002E1412" w:rsidRPr="002E1412" w:rsidRDefault="003E758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715008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8181D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8C2090" wp14:editId="46CA03D0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33BB1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C2090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3E33BB1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0333BA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0111B0" wp14:editId="77105F9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FB0EF" w14:textId="77777777" w:rsidR="002E1412" w:rsidRPr="002E1412" w:rsidRDefault="003E758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111B0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2EFB0EF" w14:textId="77777777" w:rsidR="002E1412" w:rsidRPr="002E1412" w:rsidRDefault="003E758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83AEA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ECF7590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7DDE0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601B5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AA8489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4F5E83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FDC8F2A" w14:textId="77777777" w:rsidTr="00E82502">
        <w:trPr>
          <w:cantSplit/>
          <w:trHeight w:val="440"/>
        </w:trPr>
        <w:tc>
          <w:tcPr>
            <w:tcW w:w="9252" w:type="dxa"/>
          </w:tcPr>
          <w:p w14:paraId="58DAE05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7A07673" w14:textId="77777777" w:rsidTr="00E82502">
        <w:trPr>
          <w:cantSplit/>
          <w:trHeight w:val="440"/>
        </w:trPr>
        <w:tc>
          <w:tcPr>
            <w:tcW w:w="9252" w:type="dxa"/>
          </w:tcPr>
          <w:p w14:paraId="2B6D35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5B31AF6" w14:textId="77777777" w:rsidTr="00E82502">
        <w:trPr>
          <w:cantSplit/>
          <w:trHeight w:val="440"/>
        </w:trPr>
        <w:tc>
          <w:tcPr>
            <w:tcW w:w="9252" w:type="dxa"/>
          </w:tcPr>
          <w:p w14:paraId="01ECD4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C6F61D5" w14:textId="77777777" w:rsidTr="00E82502">
        <w:trPr>
          <w:cantSplit/>
          <w:trHeight w:val="440"/>
        </w:trPr>
        <w:tc>
          <w:tcPr>
            <w:tcW w:w="9252" w:type="dxa"/>
          </w:tcPr>
          <w:p w14:paraId="731E4CA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D5EE7D0" w14:textId="77777777" w:rsidTr="00E82502">
        <w:trPr>
          <w:cantSplit/>
          <w:trHeight w:val="440"/>
        </w:trPr>
        <w:tc>
          <w:tcPr>
            <w:tcW w:w="9252" w:type="dxa"/>
          </w:tcPr>
          <w:p w14:paraId="0809070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D5C9F3C" w14:textId="77777777" w:rsidTr="00E82502">
        <w:trPr>
          <w:cantSplit/>
          <w:trHeight w:val="440"/>
        </w:trPr>
        <w:tc>
          <w:tcPr>
            <w:tcW w:w="9252" w:type="dxa"/>
          </w:tcPr>
          <w:p w14:paraId="1CEFFBB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D987D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E15CE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95B43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B300C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55589A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C89F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5B6BB1EC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17C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ED62341" wp14:editId="1813319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62DB9B" wp14:editId="728F8A0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DD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973970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62DB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B9BDD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5973970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AFC5CE" wp14:editId="7D442269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9F676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AFC5C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979F676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51996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1A5BE0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77573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3591EC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CFDF39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FBE61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473761C3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05AC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D4AC9"/>
    <w:rsid w:val="003E758C"/>
    <w:rsid w:val="00404131"/>
    <w:rsid w:val="0042490F"/>
    <w:rsid w:val="004257AD"/>
    <w:rsid w:val="004379A6"/>
    <w:rsid w:val="0044234A"/>
    <w:rsid w:val="0044525C"/>
    <w:rsid w:val="00456C17"/>
    <w:rsid w:val="00466B9C"/>
    <w:rsid w:val="004B30DA"/>
    <w:rsid w:val="004D45A8"/>
    <w:rsid w:val="004F0D1A"/>
    <w:rsid w:val="00535962"/>
    <w:rsid w:val="005C21CA"/>
    <w:rsid w:val="00611A07"/>
    <w:rsid w:val="0062592A"/>
    <w:rsid w:val="006506D0"/>
    <w:rsid w:val="00651E48"/>
    <w:rsid w:val="00666D56"/>
    <w:rsid w:val="006709BC"/>
    <w:rsid w:val="006F567F"/>
    <w:rsid w:val="00704F41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12B0"/>
    <w:rsid w:val="00A72F42"/>
    <w:rsid w:val="00AA2306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636E0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73791564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E8FFFB-C86F-4A2D-8FE9-65710255C683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2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E15D43-B993-4767-8E63-481BCB363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1EBE56-70BC-4C21-A8F3-B02408D87E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7</cp:revision>
  <cp:lastPrinted>2011-03-04T18:48:00Z</cp:lastPrinted>
  <dcterms:created xsi:type="dcterms:W3CDTF">2022-09-23T15:26:00Z</dcterms:created>
  <dcterms:modified xsi:type="dcterms:W3CDTF">2022-12-28T15:37:00Z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2022-11-10T20:08:03Z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071b13a9-8845-41b9-89c7-df6d90e34a0d</vt:lpwstr>
  </property>
  <property fmtid="{D5CDD505-2E9C-101B-9397-08002B2CF9AE}" pid="9" name="MSIP_Label_81f5a2da-7ac4-4e60-a27b-a125ee74514f_ContentBits">
    <vt:lpwstr>0</vt:lpwstr>
  </property>
</Properties>
</file>